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E5578" w14:textId="074551E4" w:rsidR="005B4192" w:rsidRDefault="005B4192" w:rsidP="005B41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633884">
        <w:rPr>
          <w:b/>
          <w:i/>
          <w:noProof/>
          <w:sz w:val="28"/>
        </w:rPr>
        <w:t>0</w:t>
      </w:r>
      <w:r w:rsidR="009C04CC">
        <w:rPr>
          <w:b/>
          <w:i/>
          <w:noProof/>
          <w:sz w:val="28"/>
        </w:rPr>
        <w:t>430</w:t>
      </w:r>
    </w:p>
    <w:p w14:paraId="7901D380" w14:textId="77777777" w:rsidR="005B4192" w:rsidRPr="00DA53A0" w:rsidRDefault="005B4192" w:rsidP="005B4192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561BDFE4" w14:textId="77777777" w:rsidR="005B4192" w:rsidRDefault="005B4192" w:rsidP="005B4192">
      <w:pPr>
        <w:rPr>
          <w:rFonts w:ascii="Arial" w:hAnsi="Arial" w:cs="Arial"/>
        </w:rPr>
      </w:pPr>
    </w:p>
    <w:p w14:paraId="72E2ED64" w14:textId="3E7886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A0C13" w:rsidRPr="00AA0C13">
        <w:rPr>
          <w:rFonts w:ascii="Arial" w:hAnsi="Arial" w:cs="Arial"/>
          <w:b/>
          <w:sz w:val="22"/>
          <w:szCs w:val="22"/>
        </w:rPr>
        <w:t xml:space="preserve">on removal of </w:t>
      </w:r>
      <w:proofErr w:type="spellStart"/>
      <w:r w:rsidR="00AA0C13" w:rsidRPr="00AA0C13">
        <w:rPr>
          <w:rFonts w:ascii="Arial" w:hAnsi="Arial" w:cs="Arial"/>
          <w:b/>
          <w:sz w:val="22"/>
          <w:szCs w:val="22"/>
        </w:rPr>
        <w:t>uavAuthenticated</w:t>
      </w:r>
      <w:proofErr w:type="spellEnd"/>
      <w:r w:rsidR="00AA0C13" w:rsidRPr="00AA0C13">
        <w:rPr>
          <w:rFonts w:ascii="Arial" w:hAnsi="Arial" w:cs="Arial"/>
          <w:b/>
          <w:sz w:val="22"/>
          <w:szCs w:val="22"/>
        </w:rPr>
        <w:t xml:space="preserve"> IE</w:t>
      </w:r>
    </w:p>
    <w:p w14:paraId="06BA196E" w14:textId="44C5B9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AC3">
        <w:rPr>
          <w:rFonts w:ascii="Arial" w:hAnsi="Arial" w:cs="Arial"/>
          <w:b/>
          <w:bCs/>
          <w:sz w:val="22"/>
          <w:szCs w:val="22"/>
        </w:rPr>
        <w:t>S3-233512 (</w:t>
      </w:r>
      <w:r w:rsidR="00AA0C13" w:rsidRPr="00AA0C13">
        <w:rPr>
          <w:rFonts w:ascii="Arial" w:hAnsi="Arial" w:cs="Arial"/>
          <w:b/>
          <w:bCs/>
          <w:sz w:val="22"/>
          <w:szCs w:val="22"/>
        </w:rPr>
        <w:t>C4-230790</w:t>
      </w:r>
      <w:r w:rsidR="00B51AC3">
        <w:rPr>
          <w:rFonts w:ascii="Arial" w:hAnsi="Arial" w:cs="Arial"/>
          <w:b/>
          <w:bCs/>
          <w:sz w:val="22"/>
          <w:szCs w:val="22"/>
        </w:rPr>
        <w:t>)</w:t>
      </w:r>
      <w:r w:rsidR="00AA0C13">
        <w:rPr>
          <w:rFonts w:ascii="Arial" w:hAnsi="Arial" w:cs="Arial"/>
          <w:b/>
          <w:bCs/>
          <w:sz w:val="22"/>
          <w:szCs w:val="22"/>
        </w:rPr>
        <w:t xml:space="preserve"> </w:t>
      </w:r>
      <w:r w:rsidR="00AA0C13" w:rsidRPr="00AA0C13">
        <w:rPr>
          <w:rFonts w:ascii="Arial" w:hAnsi="Arial" w:cs="Arial"/>
          <w:b/>
          <w:bCs/>
          <w:sz w:val="22"/>
          <w:szCs w:val="22"/>
        </w:rPr>
        <w:t xml:space="preserve">LS on Removal of the </w:t>
      </w:r>
      <w:proofErr w:type="spellStart"/>
      <w:r w:rsidR="00AA0C13" w:rsidRPr="00AA0C13">
        <w:rPr>
          <w:rFonts w:ascii="Arial" w:hAnsi="Arial" w:cs="Arial"/>
          <w:b/>
          <w:bCs/>
          <w:sz w:val="22"/>
          <w:szCs w:val="22"/>
        </w:rPr>
        <w:t>uavAuthenticated</w:t>
      </w:r>
      <w:proofErr w:type="spellEnd"/>
      <w:r w:rsidR="00AA0C13" w:rsidRPr="00AA0C13">
        <w:rPr>
          <w:rFonts w:ascii="Arial" w:hAnsi="Arial" w:cs="Arial"/>
          <w:b/>
          <w:bCs/>
          <w:sz w:val="22"/>
          <w:szCs w:val="22"/>
        </w:rPr>
        <w:t xml:space="preserve"> IE from Create SM Context Request</w:t>
      </w:r>
    </w:p>
    <w:p w14:paraId="2C6E4D6E" w14:textId="29BA24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624A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3DB93D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0C13" w:rsidRPr="00AA0C13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D11F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</w:t>
      </w:r>
      <w:r w:rsidR="00B51AC3">
        <w:rPr>
          <w:rFonts w:ascii="Arial" w:hAnsi="Arial" w:cs="Arial"/>
          <w:b/>
          <w:sz w:val="22"/>
          <w:szCs w:val="22"/>
        </w:rPr>
        <w:t>3</w:t>
      </w:r>
    </w:p>
    <w:p w14:paraId="2548326B" w14:textId="59BD5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0C13">
        <w:rPr>
          <w:rFonts w:ascii="Arial" w:hAnsi="Arial" w:cs="Arial"/>
          <w:b/>
          <w:bCs/>
          <w:sz w:val="22"/>
          <w:szCs w:val="22"/>
        </w:rPr>
        <w:t>CT</w:t>
      </w:r>
      <w:r w:rsidR="00B51AC3">
        <w:rPr>
          <w:rFonts w:ascii="Arial" w:hAnsi="Arial" w:cs="Arial"/>
          <w:b/>
          <w:bCs/>
          <w:sz w:val="22"/>
          <w:szCs w:val="22"/>
        </w:rPr>
        <w:t>4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B2A6E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AC3">
        <w:rPr>
          <w:rFonts w:ascii="Arial" w:hAnsi="Arial" w:cs="Arial"/>
          <w:b/>
          <w:bCs/>
          <w:sz w:val="22"/>
          <w:szCs w:val="22"/>
        </w:rPr>
        <w:t>CT1,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2D4E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EF0"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7834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1A27DF9" w:rsidR="00C126B9" w:rsidRDefault="003A027B" w:rsidP="003A027B">
      <w:pPr>
        <w:rPr>
          <w:iCs/>
        </w:rPr>
      </w:pPr>
      <w:r w:rsidRPr="003A027B">
        <w:rPr>
          <w:iCs/>
        </w:rPr>
        <w:t xml:space="preserve">SA3 thanks </w:t>
      </w:r>
      <w:r w:rsidR="00AA0C13">
        <w:rPr>
          <w:iCs/>
        </w:rPr>
        <w:t>CT4</w:t>
      </w:r>
      <w:r w:rsidRPr="003A027B">
        <w:rPr>
          <w:iCs/>
        </w:rPr>
        <w:t xml:space="preserve"> for </w:t>
      </w:r>
      <w:r w:rsidR="00AA0C13">
        <w:rPr>
          <w:iCs/>
        </w:rPr>
        <w:t>their</w:t>
      </w:r>
      <w:r w:rsidRPr="003A027B">
        <w:rPr>
          <w:iCs/>
        </w:rPr>
        <w:t xml:space="preserve"> LS on </w:t>
      </w:r>
      <w:r w:rsidR="00AA0C13" w:rsidRPr="00AA0C13">
        <w:rPr>
          <w:iCs/>
        </w:rPr>
        <w:t xml:space="preserve">Removal of the </w:t>
      </w:r>
      <w:proofErr w:type="spellStart"/>
      <w:r w:rsidR="00AA0C13" w:rsidRPr="00AA0C13">
        <w:rPr>
          <w:iCs/>
        </w:rPr>
        <w:t>uavAuthenticated</w:t>
      </w:r>
      <w:proofErr w:type="spellEnd"/>
      <w:r w:rsidR="00AA0C13" w:rsidRPr="00AA0C13">
        <w:rPr>
          <w:iCs/>
        </w:rPr>
        <w:t xml:space="preserve"> IE from Create SM Context Request</w:t>
      </w:r>
      <w:r w:rsidRPr="003A027B">
        <w:rPr>
          <w:iCs/>
        </w:rPr>
        <w:t xml:space="preserve">. SA3 would like to </w:t>
      </w:r>
      <w:r w:rsidR="00AA0C13">
        <w:rPr>
          <w:iCs/>
        </w:rPr>
        <w:t xml:space="preserve">inform CT4 that </w:t>
      </w:r>
      <w:r w:rsidR="00AA0C13">
        <w:rPr>
          <w:rFonts w:eastAsiaTheme="minorEastAsia"/>
          <w:color w:val="000000"/>
          <w:lang w:eastAsia="zh-CN"/>
        </w:rPr>
        <w:t xml:space="preserve">TS 33.256 has been updated to be aligned with TS 23.256, as suggested by CT4 in the LS. </w:t>
      </w:r>
    </w:p>
    <w:p w14:paraId="08AF3A7D" w14:textId="5E19811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60DBDE0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4415272" w14:textId="5AB82E3D" w:rsidR="003A027B" w:rsidDel="00331433" w:rsidRDefault="008D3186" w:rsidP="003A027B">
      <w:pPr>
        <w:rPr>
          <w:color w:val="0070C0"/>
        </w:rPr>
      </w:pPr>
      <w:r w:rsidRPr="008D3186">
        <w:rPr>
          <w:rFonts w:ascii="Arial" w:hAnsi="Arial" w:cs="Arial"/>
          <w:b/>
        </w:rPr>
        <w:t xml:space="preserve">To </w:t>
      </w:r>
      <w:r w:rsidR="00AA0C13">
        <w:rPr>
          <w:rFonts w:ascii="Arial" w:hAnsi="Arial" w:cs="Arial"/>
          <w:b/>
        </w:rPr>
        <w:t>CT4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AA0C13">
        <w:t>CT4</w:t>
      </w:r>
      <w:r w:rsidR="00331433" w:rsidRPr="00822BD7">
        <w:t xml:space="preserve"> to take above information into account.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83FED0" w14:textId="77777777" w:rsidR="00B84882" w:rsidRPr="00EE31A4" w:rsidRDefault="00B84882" w:rsidP="00B84882">
      <w:bookmarkStart w:id="7" w:name="_GoBack"/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5D3724A" w14:textId="4F64885C" w:rsidR="00B84882" w:rsidRPr="00EE31A4" w:rsidRDefault="00B84882" w:rsidP="00B84882">
      <w:r w:rsidRPr="00EE31A4">
        <w:t>SA3#116</w:t>
      </w:r>
      <w:r w:rsidRPr="00EE31A4">
        <w:tab/>
      </w:r>
      <w:r w:rsidR="00730347">
        <w:tab/>
      </w:r>
      <w:r w:rsidRPr="00EE31A4"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0BD45D20" w14:textId="702A058A" w:rsidR="00B84882" w:rsidRPr="00074D3C" w:rsidRDefault="00B84882" w:rsidP="00B84882">
      <w:r>
        <w:t>SA3#117</w:t>
      </w:r>
      <w:r>
        <w:tab/>
      </w:r>
      <w:r w:rsidR="00730347">
        <w:tab/>
      </w:r>
      <w:r>
        <w:t>19 - 23 August 2024</w:t>
      </w:r>
      <w:r>
        <w:tab/>
        <w:t>Maastricht (Netherlands)</w:t>
      </w:r>
    </w:p>
    <w:bookmarkEnd w:id="7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3CA18" w14:textId="77777777" w:rsidR="00C073D1" w:rsidRDefault="00C073D1">
      <w:pPr>
        <w:spacing w:after="0"/>
      </w:pPr>
      <w:r>
        <w:separator/>
      </w:r>
    </w:p>
  </w:endnote>
  <w:endnote w:type="continuationSeparator" w:id="0">
    <w:p w14:paraId="03B1AF48" w14:textId="77777777" w:rsidR="00C073D1" w:rsidRDefault="00C07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48C65" w14:textId="77777777" w:rsidR="00C073D1" w:rsidRDefault="00C073D1">
      <w:pPr>
        <w:spacing w:after="0"/>
      </w:pPr>
      <w:r>
        <w:separator/>
      </w:r>
    </w:p>
  </w:footnote>
  <w:footnote w:type="continuationSeparator" w:id="0">
    <w:p w14:paraId="24100448" w14:textId="77777777" w:rsidR="00C073D1" w:rsidRDefault="00C07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1641"/>
    <w:rsid w:val="00074D3C"/>
    <w:rsid w:val="000B21DF"/>
    <w:rsid w:val="000E6116"/>
    <w:rsid w:val="000F6242"/>
    <w:rsid w:val="00103FF1"/>
    <w:rsid w:val="00140CA4"/>
    <w:rsid w:val="00165264"/>
    <w:rsid w:val="001913F5"/>
    <w:rsid w:val="00192077"/>
    <w:rsid w:val="00196B59"/>
    <w:rsid w:val="001A14F2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751B3"/>
    <w:rsid w:val="002869FE"/>
    <w:rsid w:val="002C2E09"/>
    <w:rsid w:val="002D5906"/>
    <w:rsid w:val="002E01C1"/>
    <w:rsid w:val="002F1940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F5E20"/>
    <w:rsid w:val="0041099B"/>
    <w:rsid w:val="00433500"/>
    <w:rsid w:val="00433F71"/>
    <w:rsid w:val="0043559E"/>
    <w:rsid w:val="00437B1F"/>
    <w:rsid w:val="00440D43"/>
    <w:rsid w:val="00470DF6"/>
    <w:rsid w:val="004735C0"/>
    <w:rsid w:val="004E3939"/>
    <w:rsid w:val="005111E6"/>
    <w:rsid w:val="00526DDD"/>
    <w:rsid w:val="00527FDA"/>
    <w:rsid w:val="005404AE"/>
    <w:rsid w:val="005624A0"/>
    <w:rsid w:val="00594CE7"/>
    <w:rsid w:val="005B4192"/>
    <w:rsid w:val="005C6590"/>
    <w:rsid w:val="005F18E9"/>
    <w:rsid w:val="005F45DF"/>
    <w:rsid w:val="006052AD"/>
    <w:rsid w:val="00633884"/>
    <w:rsid w:val="00656968"/>
    <w:rsid w:val="00692039"/>
    <w:rsid w:val="006A0EF0"/>
    <w:rsid w:val="006A4F94"/>
    <w:rsid w:val="006A6D4C"/>
    <w:rsid w:val="006D7684"/>
    <w:rsid w:val="006E6FB1"/>
    <w:rsid w:val="0072006F"/>
    <w:rsid w:val="00720B27"/>
    <w:rsid w:val="00725015"/>
    <w:rsid w:val="00730347"/>
    <w:rsid w:val="007317D2"/>
    <w:rsid w:val="0073766B"/>
    <w:rsid w:val="00767F27"/>
    <w:rsid w:val="007B164B"/>
    <w:rsid w:val="007F4F92"/>
    <w:rsid w:val="008112C7"/>
    <w:rsid w:val="00822BD7"/>
    <w:rsid w:val="008510BB"/>
    <w:rsid w:val="008A3304"/>
    <w:rsid w:val="008D3033"/>
    <w:rsid w:val="008D3186"/>
    <w:rsid w:val="008D772F"/>
    <w:rsid w:val="00914CD1"/>
    <w:rsid w:val="009603F6"/>
    <w:rsid w:val="009963AC"/>
    <w:rsid w:val="0099764C"/>
    <w:rsid w:val="009C01E1"/>
    <w:rsid w:val="009C04CC"/>
    <w:rsid w:val="009E283F"/>
    <w:rsid w:val="00A001BD"/>
    <w:rsid w:val="00A53DA7"/>
    <w:rsid w:val="00A70448"/>
    <w:rsid w:val="00A74780"/>
    <w:rsid w:val="00A74DFC"/>
    <w:rsid w:val="00A76E48"/>
    <w:rsid w:val="00AA0C13"/>
    <w:rsid w:val="00AA4FF3"/>
    <w:rsid w:val="00AE1B3E"/>
    <w:rsid w:val="00B14257"/>
    <w:rsid w:val="00B35644"/>
    <w:rsid w:val="00B51AC3"/>
    <w:rsid w:val="00B541FB"/>
    <w:rsid w:val="00B606E4"/>
    <w:rsid w:val="00B7192B"/>
    <w:rsid w:val="00B73809"/>
    <w:rsid w:val="00B84882"/>
    <w:rsid w:val="00B97703"/>
    <w:rsid w:val="00BA3D66"/>
    <w:rsid w:val="00C073D1"/>
    <w:rsid w:val="00C126B9"/>
    <w:rsid w:val="00C1725D"/>
    <w:rsid w:val="00CE36A7"/>
    <w:rsid w:val="00CF6087"/>
    <w:rsid w:val="00D14BB6"/>
    <w:rsid w:val="00D22B0A"/>
    <w:rsid w:val="00D33624"/>
    <w:rsid w:val="00D64676"/>
    <w:rsid w:val="00D73E0C"/>
    <w:rsid w:val="00E04CB7"/>
    <w:rsid w:val="00E151A5"/>
    <w:rsid w:val="00E2241D"/>
    <w:rsid w:val="00E26316"/>
    <w:rsid w:val="00E42878"/>
    <w:rsid w:val="00E813E5"/>
    <w:rsid w:val="00E86483"/>
    <w:rsid w:val="00EC4499"/>
    <w:rsid w:val="00EC53BE"/>
    <w:rsid w:val="00EE034E"/>
    <w:rsid w:val="00F100D9"/>
    <w:rsid w:val="00F25496"/>
    <w:rsid w:val="00F309B4"/>
    <w:rsid w:val="00F3579A"/>
    <w:rsid w:val="00F667CF"/>
    <w:rsid w:val="00F76CBB"/>
    <w:rsid w:val="00F803BE"/>
    <w:rsid w:val="00FB2E7B"/>
    <w:rsid w:val="00FB32B4"/>
    <w:rsid w:val="00FC38F7"/>
    <w:rsid w:val="00FC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C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2024-02-19T06:07:00Z</dcterms:created>
  <dcterms:modified xsi:type="dcterms:W3CDTF">2024-02-19T06:41:00Z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(3)SBRfIzxquLgAxXuftpmmc087GQhexOuuRzLshQegfbQP3O9zXI6yKUoG3NTmYlWQoWHo/+o/
NIqBeHKSZGCCmiBA0DZbLa7p/0YZlBoQ4csePWWH3xVFvwdrhRLJ0qJH29VPeDPFNX6Z7EJ8
qcQmx41fkhsILKagyZUCT51Hj43Ab+/Mzv0XC9tqNbzZThNPK32bj4csM6vYfqSS/LGbpJMZ
42JztOGeOA9xn0Pi2d</vt:lpwstr>
  </property>
  <property fmtid="{D5CDD505-2E9C-101B-9397-08002B2CF9AE}" pid="3" name="_2015_ms_pID_7253431">
    <vt:lpwstr>cteRbh4nHKOAMFAdwofb6vlZPhs7J92LXgaDTnXjvgXYWbXTHoz9mU
9nlwiqfGr0LcEq64s0zR3pPhIwTnEcjQI97WcQvgIY78mkxzp5899Pdyp3rTxCy2N04+Npt/
VGQLsECLXdSntueny4i7CYfso+oOkI10vxC1SPWLNOusJrQKEufgH0JiWFl3YOWkvlPon5D8
I5/hwnVdfXN8bDmVWlrgf4uma5TANBPYfSor</vt:lpwstr>
  </property>
  <property fmtid="{D5CDD505-2E9C-101B-9397-08002B2CF9AE}" pid="4" name="_2015_ms_pID_7253432">
    <vt:lpwstr>tA==</vt:lpwstr>
  </property>
</Properties>
</file>